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56B8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199061FF" w:rsidR="00C44B8B" w:rsidRPr="0052681C" w:rsidRDefault="00467356" w:rsidP="00756B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7356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761375AA" w:rsidR="00C44B8B" w:rsidRPr="0052681C" w:rsidRDefault="006F696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6F6967">
              <w:rPr>
                <w:b/>
                <w:sz w:val="26"/>
                <w:szCs w:val="26"/>
                <w:lang w:val="en-US"/>
              </w:rPr>
              <w:t>2334737</w:t>
            </w:r>
          </w:p>
        </w:tc>
      </w:tr>
    </w:tbl>
    <w:p w14:paraId="7F056B8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8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F056B8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F056B9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F056B92" w14:textId="77777777" w:rsidR="00C44B8B" w:rsidRPr="0052681C" w:rsidRDefault="00C44B8B" w:rsidP="00C44B8B"/>
    <w:p w14:paraId="7F056B93" w14:textId="77777777" w:rsidR="00C44B8B" w:rsidRPr="0052681C" w:rsidRDefault="00C44B8B" w:rsidP="00C44B8B"/>
    <w:p w14:paraId="7F056B94" w14:textId="77777777" w:rsidR="00C44B8B" w:rsidRPr="0052681C" w:rsidRDefault="00C44B8B" w:rsidP="00C44B8B"/>
    <w:p w14:paraId="7F056B9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F056B9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F056B97" w14:textId="60B2F557" w:rsidR="00612811" w:rsidRPr="00D90746" w:rsidRDefault="00B05BF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F6967" w:rsidRPr="006F6967">
        <w:rPr>
          <w:b/>
          <w:sz w:val="26"/>
          <w:szCs w:val="26"/>
        </w:rPr>
        <w:t xml:space="preserve">Устройство </w:t>
      </w:r>
      <w:proofErr w:type="spellStart"/>
      <w:r w:rsidR="006F6967" w:rsidRPr="006F6967">
        <w:rPr>
          <w:b/>
          <w:sz w:val="26"/>
          <w:szCs w:val="26"/>
        </w:rPr>
        <w:t>птицезащитное</w:t>
      </w:r>
      <w:proofErr w:type="spellEnd"/>
      <w:r w:rsidR="006F6967" w:rsidRPr="006F6967">
        <w:rPr>
          <w:b/>
          <w:sz w:val="26"/>
          <w:szCs w:val="26"/>
        </w:rPr>
        <w:t xml:space="preserve"> ЗП-АП2-2</w:t>
      </w:r>
      <w:r>
        <w:rPr>
          <w:b/>
          <w:sz w:val="26"/>
          <w:szCs w:val="26"/>
        </w:rPr>
        <w:t>)</w:t>
      </w:r>
      <w:r w:rsidR="0070639C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90746">
        <w:rPr>
          <w:b/>
          <w:sz w:val="26"/>
          <w:szCs w:val="26"/>
        </w:rPr>
        <w:t xml:space="preserve"> </w:t>
      </w:r>
      <w:r w:rsidR="00AA670B" w:rsidRPr="0070639C">
        <w:rPr>
          <w:b/>
          <w:sz w:val="26"/>
          <w:szCs w:val="26"/>
          <w:u w:val="single"/>
        </w:rPr>
        <w:t>202</w:t>
      </w:r>
      <w:r w:rsidR="00AA670B" w:rsidRPr="0070639C">
        <w:rPr>
          <w:b/>
          <w:sz w:val="26"/>
          <w:szCs w:val="26"/>
          <w:u w:val="single"/>
          <w:lang w:val="en-US"/>
        </w:rPr>
        <w:t>A</w:t>
      </w:r>
    </w:p>
    <w:p w14:paraId="7F056B9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9C" w14:textId="75E2A19D" w:rsidR="00D90746" w:rsidRDefault="000D5907" w:rsidP="00DB0A70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Монтаж производится</w:t>
      </w:r>
      <w:r w:rsidRPr="000D5907">
        <w:rPr>
          <w:sz w:val="24"/>
          <w:szCs w:val="24"/>
        </w:rPr>
        <w:t xml:space="preserve"> непосредственно на траверсе </w:t>
      </w:r>
      <w:r>
        <w:rPr>
          <w:sz w:val="24"/>
          <w:szCs w:val="24"/>
        </w:rPr>
        <w:t>при помощи</w:t>
      </w:r>
      <w:r w:rsidRPr="000D5907">
        <w:rPr>
          <w:sz w:val="24"/>
          <w:szCs w:val="24"/>
        </w:rPr>
        <w:t xml:space="preserve"> струбцин</w:t>
      </w:r>
      <w:r>
        <w:rPr>
          <w:sz w:val="24"/>
          <w:szCs w:val="24"/>
        </w:rPr>
        <w:t xml:space="preserve">ы. </w:t>
      </w:r>
      <w:r w:rsidRPr="000D5907">
        <w:rPr>
          <w:sz w:val="24"/>
          <w:szCs w:val="24"/>
        </w:rPr>
        <w:t>Климатическое исполнение УХЛ</w:t>
      </w:r>
      <w:proofErr w:type="gramStart"/>
      <w:r w:rsidRPr="000D5907"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.</w:t>
      </w:r>
      <w:r w:rsidR="008B72B3">
        <w:rPr>
          <w:sz w:val="24"/>
          <w:szCs w:val="24"/>
        </w:rPr>
        <w:t xml:space="preserve"> </w:t>
      </w:r>
    </w:p>
    <w:p w14:paraId="7F056B9D" w14:textId="77777777" w:rsidR="00D90746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C" w14:textId="4CEE27E7" w:rsidR="00D90746" w:rsidRDefault="000D5907" w:rsidP="00DB0A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77DB57D" wp14:editId="45FD3536">
            <wp:extent cx="3546281" cy="296979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4799" t="13563" r="38939" b="47339"/>
                    <a:stretch/>
                  </pic:blipFill>
                  <pic:spPr bwMode="auto">
                    <a:xfrm>
                      <a:off x="0" y="0"/>
                      <a:ext cx="3549834" cy="2972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6AA329" w14:textId="77777777" w:rsidR="000F115F" w:rsidRDefault="000F11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52681C" w:rsidRDefault="00843900" w:rsidP="000F115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851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52681C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9" w14:textId="77777777" w:rsidR="00DE0C6D" w:rsidRPr="0052681C" w:rsidRDefault="00843900" w:rsidP="00FA3FF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F64720" w:rsidRPr="0052681C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F056B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F056B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F056B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F056BC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056B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F056BD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056B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F056BD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F056B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F056B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26DC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F056B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056B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F056B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26DC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056B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F056B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F056B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F056B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056B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F056B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056B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F056B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F056B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F056B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056B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F056B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F056B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E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F056B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056BE9" w14:textId="77777777" w:rsidR="001D6900" w:rsidRPr="0052681C" w:rsidRDefault="001D6900" w:rsidP="00451C4D">
      <w:pPr>
        <w:rPr>
          <w:sz w:val="26"/>
          <w:szCs w:val="26"/>
        </w:rPr>
      </w:pPr>
    </w:p>
    <w:p w14:paraId="7F056BEA" w14:textId="77777777" w:rsidR="004A2665" w:rsidRPr="0052681C" w:rsidRDefault="004A2665" w:rsidP="00451C4D">
      <w:pPr>
        <w:rPr>
          <w:sz w:val="26"/>
          <w:szCs w:val="26"/>
        </w:rPr>
      </w:pPr>
    </w:p>
    <w:p w14:paraId="7F056B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F056B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F056B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130BA" w14:textId="77777777" w:rsidR="000052B1" w:rsidRDefault="000052B1">
      <w:r>
        <w:separator/>
      </w:r>
    </w:p>
  </w:endnote>
  <w:endnote w:type="continuationSeparator" w:id="0">
    <w:p w14:paraId="19691CB8" w14:textId="77777777" w:rsidR="000052B1" w:rsidRDefault="00005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A13CD" w14:textId="77777777" w:rsidR="000052B1" w:rsidRDefault="000052B1">
      <w:r>
        <w:separator/>
      </w:r>
    </w:p>
  </w:footnote>
  <w:footnote w:type="continuationSeparator" w:id="0">
    <w:p w14:paraId="2CE206FC" w14:textId="77777777" w:rsidR="000052B1" w:rsidRDefault="00005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2B1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3F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907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15F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B3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003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967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A0C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4C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31FE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2B3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BE6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2B9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A70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AF7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222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056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541F-AAAD-4429-9A67-73A530C6D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FE1A1-4DB1-4F96-872A-44FF1660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988103-5660-4B7C-B08B-33142A11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81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Чемоданов Владимир Валерьевич</cp:lastModifiedBy>
  <cp:revision>25</cp:revision>
  <cp:lastPrinted>2010-09-30T14:29:00Z</cp:lastPrinted>
  <dcterms:created xsi:type="dcterms:W3CDTF">2015-04-16T08:15:00Z</dcterms:created>
  <dcterms:modified xsi:type="dcterms:W3CDTF">2018-04-12T12:19:00Z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